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DC" w:rsidRDefault="005517DC" w:rsidP="00C433F5">
      <w:pPr>
        <w:pStyle w:val="BodyText3"/>
        <w:jc w:val="center"/>
        <w:rPr>
          <w:rFonts w:ascii="Times New Roman" w:hAnsi="Times New Roman"/>
          <w:sz w:val="28"/>
          <w:szCs w:val="28"/>
        </w:rPr>
      </w:pPr>
      <w:r w:rsidRPr="00B34A80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48pt;height:67.8pt;visibility:visible">
            <v:imagedata r:id="rId5" o:title=""/>
          </v:shape>
        </w:pict>
      </w:r>
    </w:p>
    <w:p w:rsidR="005517DC" w:rsidRDefault="005517DC" w:rsidP="00465312">
      <w:pPr>
        <w:pStyle w:val="BodyText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Хандальского сельсовета</w:t>
      </w:r>
    </w:p>
    <w:p w:rsidR="005517DC" w:rsidRDefault="005517DC" w:rsidP="00465312">
      <w:pPr>
        <w:pStyle w:val="BodyText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Абанского района Красноярского края</w:t>
      </w:r>
    </w:p>
    <w:p w:rsidR="005517DC" w:rsidRDefault="005517DC" w:rsidP="00C433F5">
      <w:pPr>
        <w:pStyle w:val="BodyText3"/>
        <w:rPr>
          <w:rFonts w:ascii="Times New Roman" w:hAnsi="Times New Roman"/>
          <w:b/>
          <w:sz w:val="28"/>
          <w:szCs w:val="28"/>
        </w:rPr>
      </w:pPr>
    </w:p>
    <w:p w:rsidR="005517DC" w:rsidRDefault="005517DC" w:rsidP="00287B05">
      <w:pPr>
        <w:pStyle w:val="BodyText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29.12.2015                           с. Хандальск                                      №91-п</w:t>
      </w:r>
    </w:p>
    <w:p w:rsidR="005517DC" w:rsidRDefault="005517DC" w:rsidP="003A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997" w:type="dxa"/>
        <w:tblLook w:val="00A0"/>
      </w:tblPr>
      <w:tblGrid>
        <w:gridCol w:w="5211"/>
        <w:gridCol w:w="4786"/>
      </w:tblGrid>
      <w:tr w:rsidR="005517DC" w:rsidTr="007964B2">
        <w:tc>
          <w:tcPr>
            <w:tcW w:w="5211" w:type="dxa"/>
          </w:tcPr>
          <w:p w:rsidR="005517DC" w:rsidRDefault="005517DC" w:rsidP="003A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установлении Порядка формирования, утверждения и ведения планов-графиков закупок для обеспечения муниципальных нужд </w:t>
            </w:r>
            <w:r>
              <w:rPr>
                <w:rFonts w:ascii="Times New Roman" w:hAnsi="Times New Roman"/>
                <w:sz w:val="28"/>
                <w:szCs w:val="28"/>
              </w:rPr>
              <w:t>Хандальского сельсовета Абанского района Красноярского края</w:t>
            </w:r>
          </w:p>
          <w:p w:rsidR="005517DC" w:rsidRDefault="005517DC" w:rsidP="003A1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5517DC" w:rsidRDefault="005517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17DC" w:rsidRDefault="005517DC" w:rsidP="003A1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частью 5 статьи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основании статей 16, 19, 59 Устава </w:t>
      </w:r>
      <w:r>
        <w:rPr>
          <w:rFonts w:ascii="Times New Roman" w:hAnsi="Times New Roman"/>
          <w:iCs/>
          <w:sz w:val="28"/>
          <w:szCs w:val="28"/>
        </w:rPr>
        <w:t>Хандальского сельсовета Абанского района Красноярского края</w:t>
      </w:r>
      <w:r>
        <w:rPr>
          <w:rFonts w:ascii="Times New Roman" w:hAnsi="Times New Roman"/>
          <w:sz w:val="28"/>
          <w:szCs w:val="28"/>
        </w:rPr>
        <w:t xml:space="preserve"> ПОСТАНОВЛЯЮ:</w:t>
      </w:r>
    </w:p>
    <w:p w:rsidR="005517DC" w:rsidRDefault="005517DC" w:rsidP="003A16F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iCs/>
          <w:sz w:val="28"/>
          <w:szCs w:val="28"/>
        </w:rPr>
        <w:t>Порядок формирования, утверждения и ведения планов-графиков закупок для обеспечения муниципальных нужд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Хандальского  сельсовета Абанского района Красноярского края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5517DC" w:rsidRDefault="005517DC" w:rsidP="003A16F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постановления оставляю за собой.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5517DC" w:rsidRPr="0091331D" w:rsidRDefault="005517DC" w:rsidP="0091331D">
      <w:pPr>
        <w:pStyle w:val="ListParagraph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разместить на официальном сайте Российской Федерации в информационно – коммуникационной сети «Интернет»  для размещения информации о размещении заказов на поставку товаров, выполнение работ, оказание услуг (</w:t>
      </w:r>
      <w:r>
        <w:rPr>
          <w:rFonts w:ascii="Times New Roman" w:hAnsi="Times New Roman"/>
          <w:sz w:val="28"/>
          <w:szCs w:val="28"/>
          <w:u w:val="single"/>
          <w:lang w:val="en-US"/>
        </w:rPr>
        <w:t>zakupki</w:t>
      </w:r>
      <w:r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  <w:lang w:val="en-US"/>
        </w:rPr>
        <w:t>gov</w:t>
      </w:r>
      <w:r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.)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опубликовать в периодичном печатном издании «Хандальский вестник»  </w:t>
      </w:r>
    </w:p>
    <w:p w:rsidR="005517DC" w:rsidRDefault="005517DC" w:rsidP="003A16F7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1 января 2016 года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Хандальского сельсовета                                            И.А.Ягупова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5517DC" w:rsidRDefault="005517DC" w:rsidP="00F53BEF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к постановлению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 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     Хандальского сельсовета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Абанского района Красноярского края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5517DC" w:rsidRDefault="005517DC" w:rsidP="003A16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от 29.12.2015   №91-п</w:t>
      </w:r>
    </w:p>
    <w:p w:rsidR="005517DC" w:rsidRDefault="005517DC" w:rsidP="003A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7DC" w:rsidRDefault="005517DC" w:rsidP="003A16F7">
      <w:pPr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Порядок формирования, утверждения и ведения планов-графиков закупок для обеспечения муниципальных нужд Хандаль</w:t>
      </w:r>
      <w:r>
        <w:rPr>
          <w:rFonts w:ascii="Times New Roman" w:hAnsi="Times New Roman"/>
          <w:b/>
          <w:sz w:val="28"/>
          <w:szCs w:val="28"/>
        </w:rPr>
        <w:t xml:space="preserve">ского сельсовета Абанского района Красноярского края </w:t>
      </w:r>
      <w:r>
        <w:rPr>
          <w:rFonts w:ascii="Times New Roman" w:hAnsi="Times New Roman"/>
          <w:sz w:val="28"/>
          <w:szCs w:val="28"/>
        </w:rPr>
        <w:t>(далее - Порядок)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517DC" w:rsidRDefault="005517DC" w:rsidP="003A16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 Настоящий Порядок разработан в соответствии с </w:t>
      </w:r>
      <w:r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05.06.2015  № 554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 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устанавливает правила </w:t>
      </w:r>
      <w:r>
        <w:rPr>
          <w:rFonts w:ascii="Times New Roman" w:hAnsi="Times New Roman"/>
          <w:iCs/>
          <w:sz w:val="28"/>
          <w:szCs w:val="28"/>
        </w:rPr>
        <w:t xml:space="preserve">формирования, утверждения и ведения планов-графиков закупок для обеспечения муниципальных нужд </w:t>
      </w:r>
      <w:r>
        <w:rPr>
          <w:rFonts w:ascii="Times New Roman" w:hAnsi="Times New Roman"/>
          <w:sz w:val="28"/>
          <w:szCs w:val="28"/>
        </w:rPr>
        <w:t>Хандальского сельсовета Абанского района Красноярского края.</w:t>
      </w:r>
    </w:p>
    <w:p w:rsidR="005517DC" w:rsidRDefault="005517DC" w:rsidP="003A16F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Планы-графики закупок утверждаются в течение 10 рабочих дней:</w:t>
      </w:r>
    </w:p>
    <w:p w:rsidR="005517DC" w:rsidRDefault="005517DC" w:rsidP="003A16F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муниципальными заказчиками, действующими от имени  </w:t>
      </w:r>
      <w:r>
        <w:rPr>
          <w:rFonts w:ascii="Times New Roman" w:hAnsi="Times New Roman"/>
          <w:sz w:val="28"/>
          <w:szCs w:val="28"/>
        </w:rPr>
        <w:t>Хандальского сельсовета Абанского района Красноярского края</w:t>
      </w:r>
      <w:r>
        <w:rPr>
          <w:rFonts w:ascii="Times New Roman" w:hAnsi="Times New Roman"/>
          <w:bCs/>
          <w:sz w:val="28"/>
          <w:szCs w:val="28"/>
        </w:rPr>
        <w:t xml:space="preserve"> (далее - муниципальные заказчики), -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5517DC" w:rsidRDefault="005517DC" w:rsidP="00876815">
      <w:pPr>
        <w:pStyle w:val="ListParagraph"/>
        <w:autoSpaceDE w:val="0"/>
        <w:autoSpaceDN w:val="0"/>
        <w:adjustRightInd w:val="0"/>
        <w:spacing w:after="0" w:line="240" w:lineRule="auto"/>
        <w:ind w:left="0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Утвержденные планы-графики и внесенные в него изменения подлежат размещению в единой информационной сети в течение трех рабочих дней со дня утверждения или изменения такого плана, за исключением сведений, составляющих государственную тайну.</w:t>
      </w:r>
    </w:p>
    <w:p w:rsidR="005517DC" w:rsidRDefault="005517DC" w:rsidP="00A3475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          </w:t>
      </w: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Планы-графики закупок формируются муниципальными заказчиками ежегодно на очередной финансовый год  в соответствии с планом закупок в следующие сроки с учетом следующих положений:</w:t>
      </w:r>
    </w:p>
    <w:p w:rsidR="005517DC" w:rsidRDefault="005517DC" w:rsidP="003A16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формируют планы-графики закупок после внесения решения о местном бюджете на рассмотрение Петропавлов</w:t>
      </w:r>
      <w:r>
        <w:rPr>
          <w:rFonts w:ascii="Times New Roman" w:hAnsi="Times New Roman" w:cs="Times New Roman"/>
          <w:iCs/>
          <w:sz w:val="28"/>
          <w:szCs w:val="28"/>
        </w:rPr>
        <w:t>ского сельского Совета депутатов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сроки, установленные главными распорядителями средств местного бюджета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не позднее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15 ноября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17DC" w:rsidRDefault="005517DC" w:rsidP="003A16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утверждают сформированные планы-графики закупок после их уточнения (при необходимости) и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в сроки, установленные главными распорядителями средств местного бюджета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но не позднее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22 декабря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план-график закупок включается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путем определения поставщика (подрядчика, исполнителя) способом, устанавливаемым Правительством Российской Федерации в соответствии со статьей 111 Федерального закона.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закупок.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если период осуществления закупки, включаемой в план-график закупок заказчика, указанного в пункте 2 настоящего Порядка, в соответствии с бюджетным законодательством превышает срок, на который утверждается план-график закупок, в план-график закупок также включается сведения о закупке на весь срок исполнения контракта.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Муниципальный заказчик ведет планы-графики закупок в соответствии с положениями Федерального закона и настоящего Порядка. 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в планы-графики закупок осуществляется в случае внесения изменений в план закупок, а также в следующих случаях: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изменение объема и (или) стоимости планируемых к приобретению товаров, работ, услуг, выявленные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отмена заказчиком закупки, предусмотренной планом-графиком закупок;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образовавшаяся экономия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выдача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реализация решения, принятого заказчиком по итогам обязательного общественного обсуждения закупки;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возникновение обстоятельств, предвидеть которые на дату утверждения плана-графика закупок было невозможно;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иные случаи.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Внесение изменений в план-график закупок по каждому объекту закупки осуществляется не позднее чем за 10 дней до дня размещения в единой информационной системе в сфере закупок (а до ввода ее в эксплуатацию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(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zakupki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 извещения об осуществлении закупки, направления приглашения принять участие в определении поставщика (подрядчика, исполнителя), за исключением случая указанного в пункте 9</w:t>
      </w:r>
      <w:r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Порядка, а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5517DC" w:rsidRDefault="005517DC" w:rsidP="003A16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пунктами 9 и 28 части 1 статьи 93 Федерального закона - не позднее, чем за один день до даты заключения контракта.</w:t>
      </w:r>
    </w:p>
    <w:p w:rsidR="005517DC" w:rsidRDefault="005517DC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частью 7 статьи 18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закона, в том числе:</w:t>
      </w:r>
    </w:p>
    <w:p w:rsidR="005517DC" w:rsidRDefault="005517DC" w:rsidP="003A16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статьей 22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закона;</w:t>
      </w:r>
    </w:p>
    <w:p w:rsidR="005517DC" w:rsidRDefault="005517DC" w:rsidP="003A16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обоснование способа определения поставщика (подрядчика, исполнителя)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главой 3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закона, в том числе дополнительные требования к участникам закупки (при наличии таких требований), установленные в соответствии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частью 2 статьи 31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Федерального закона.</w:t>
      </w:r>
    </w:p>
    <w:p w:rsidR="005517DC" w:rsidRDefault="005517DC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Информация, включаемая в план-график закупок должна соответствовать показателям плана закупок, в том числе:</w:t>
      </w:r>
    </w:p>
    <w:p w:rsidR="005517DC" w:rsidRDefault="005517DC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5517DC" w:rsidRDefault="005517DC" w:rsidP="003A16F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</w:p>
    <w:p w:rsidR="005517DC" w:rsidRPr="003C0C3E" w:rsidRDefault="005517DC" w:rsidP="003C0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  <w:sectPr w:rsidR="005517DC" w:rsidRPr="003C0C3E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>
        <w:rPr>
          <w:rFonts w:ascii="Times New Roman" w:hAnsi="Times New Roman"/>
          <w:iCs/>
          <w:sz w:val="28"/>
          <w:szCs w:val="28"/>
        </w:rPr>
        <w:t xml:space="preserve">Планы-графики закупок формируются и ведутся муниципальными заказчиком в соответствии с требованиями к форме, утвержденными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t>05.06.2015 № 554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требованиях к формированию, утверждению и ведению планов-графиков закупок товаров, работ, услуг для обеспечения нужд субъекта Российской Федерации и муниципальных нужд, а также требованиях к форме планов-графиков закупок товаров, работ, услуг»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517DC" w:rsidRDefault="005517DC" w:rsidP="001937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17DC" w:rsidSect="0095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firstLine="709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880190C"/>
    <w:multiLevelType w:val="hybridMultilevel"/>
    <w:tmpl w:val="A7BA1404"/>
    <w:lvl w:ilvl="0" w:tplc="71B0E5F8">
      <w:start w:val="1"/>
      <w:numFmt w:val="decimal"/>
      <w:pStyle w:val="Heading2"/>
      <w:lvlText w:val="%1."/>
      <w:lvlJc w:val="left"/>
      <w:pPr>
        <w:tabs>
          <w:tab w:val="num" w:pos="397"/>
        </w:tabs>
      </w:pPr>
      <w:rPr>
        <w:rFonts w:cs="Times New Roman" w:hint="default"/>
      </w:rPr>
    </w:lvl>
    <w:lvl w:ilvl="1" w:tplc="3B42B364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3F5"/>
    <w:rsid w:val="00030A99"/>
    <w:rsid w:val="000A0B97"/>
    <w:rsid w:val="001937FD"/>
    <w:rsid w:val="001A796E"/>
    <w:rsid w:val="00287B05"/>
    <w:rsid w:val="003A16F7"/>
    <w:rsid w:val="003C0C3E"/>
    <w:rsid w:val="00465312"/>
    <w:rsid w:val="005517DC"/>
    <w:rsid w:val="00560FBE"/>
    <w:rsid w:val="006A5CF3"/>
    <w:rsid w:val="007964B2"/>
    <w:rsid w:val="00876815"/>
    <w:rsid w:val="0091331D"/>
    <w:rsid w:val="00952795"/>
    <w:rsid w:val="00A3475F"/>
    <w:rsid w:val="00B34A80"/>
    <w:rsid w:val="00C433F5"/>
    <w:rsid w:val="00D91329"/>
    <w:rsid w:val="00DB2210"/>
    <w:rsid w:val="00F51C1F"/>
    <w:rsid w:val="00F53BEF"/>
    <w:rsid w:val="00F8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433F5"/>
    <w:pPr>
      <w:spacing w:after="200" w:line="276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30A99"/>
    <w:pPr>
      <w:keepNext/>
      <w:spacing w:before="240" w:after="120"/>
      <w:ind w:firstLine="709"/>
      <w:jc w:val="center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0A9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0A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0A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0A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0A9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0A9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30A9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0A9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0A99"/>
    <w:rPr>
      <w:rFonts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0A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0A9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0A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0A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0A99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0A99"/>
    <w:rPr>
      <w:rFonts w:cs="Times New Roman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0A99"/>
    <w:rPr>
      <w:rFonts w:cs="Times New Roman"/>
      <w:i/>
      <w:iCs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0A99"/>
    <w:rPr>
      <w:rFonts w:ascii="Arial" w:hAnsi="Arial" w:cs="Arial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030A9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30A99"/>
    <w:rPr>
      <w:rFonts w:ascii="Arial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030A9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A99"/>
    <w:rPr>
      <w:rFonts w:ascii="Arial" w:hAnsi="Arial" w:cs="Arial"/>
    </w:rPr>
  </w:style>
  <w:style w:type="character" w:styleId="Strong">
    <w:name w:val="Strong"/>
    <w:basedOn w:val="DefaultParagraphFont"/>
    <w:uiPriority w:val="99"/>
    <w:qFormat/>
    <w:rsid w:val="00030A99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030A99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rsid w:val="00C433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C433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433F5"/>
    <w:rPr>
      <w:rFonts w:ascii="Calibri" w:hAnsi="Calibri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C433F5"/>
    <w:pPr>
      <w:ind w:left="720"/>
      <w:contextualSpacing/>
    </w:pPr>
    <w:rPr>
      <w:lang w:eastAsia="en-US"/>
    </w:rPr>
  </w:style>
  <w:style w:type="paragraph" w:customStyle="1" w:styleId="ConsPlusNormal">
    <w:name w:val="ConsPlusNormal"/>
    <w:uiPriority w:val="99"/>
    <w:semiHidden/>
    <w:rsid w:val="00C433F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C433F5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43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3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6</Pages>
  <Words>1591</Words>
  <Characters>9075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cp:lastPrinted>2015-12-27T16:37:00Z</cp:lastPrinted>
  <dcterms:created xsi:type="dcterms:W3CDTF">2015-12-27T15:02:00Z</dcterms:created>
  <dcterms:modified xsi:type="dcterms:W3CDTF">2015-12-29T10:16:00Z</dcterms:modified>
</cp:coreProperties>
</file>